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381B56B" w:rsidR="00381365" w:rsidRPr="00454B3C" w:rsidRDefault="00B67D39" w:rsidP="00B471DB">
      <w:pPr>
        <w:suppressAutoHyphens/>
        <w:ind w:right="187"/>
        <w:jc w:val="both"/>
        <w:rPr>
          <w:rFonts w:asciiTheme="majorHAnsi" w:hAnsiTheme="majorHAnsi"/>
          <w:color w:val="000000" w:themeColor="text1"/>
          <w:sz w:val="14"/>
          <w:szCs w:val="18"/>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9F0A41">
        <w:rPr>
          <w:b/>
          <w:color w:val="000000" w:themeColor="text1"/>
          <w:sz w:val="20"/>
          <w:szCs w:val="20"/>
        </w:rPr>
        <w:t>1</w:t>
      </w:r>
      <w:r w:rsidR="00144B16">
        <w:rPr>
          <w:b/>
          <w:color w:val="000000" w:themeColor="text1"/>
          <w:sz w:val="20"/>
          <w:szCs w:val="20"/>
        </w:rPr>
        <w:t>28</w:t>
      </w:r>
      <w:r w:rsidR="002C07F6">
        <w:rPr>
          <w:b/>
          <w:color w:val="000000" w:themeColor="text1"/>
          <w:sz w:val="20"/>
          <w:szCs w:val="20"/>
        </w:rPr>
        <w:t>8</w:t>
      </w:r>
      <w:r w:rsidR="007F5EA8">
        <w:rPr>
          <w:b/>
          <w:color w:val="000000" w:themeColor="text1"/>
          <w:sz w:val="20"/>
          <w:szCs w:val="20"/>
        </w:rPr>
        <w:t>/</w:t>
      </w:r>
      <w:r w:rsidR="00454B3C" w:rsidRPr="00454B3C">
        <w:rPr>
          <w:b/>
          <w:color w:val="000000" w:themeColor="text1"/>
          <w:sz w:val="20"/>
          <w:szCs w:val="20"/>
        </w:rPr>
        <w:t>202</w:t>
      </w:r>
      <w:r w:rsidR="009F0A41">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2C07F6" w:rsidRPr="002C07F6">
        <w:rPr>
          <w:b/>
          <w:bCs/>
          <w:sz w:val="20"/>
        </w:rPr>
        <w:t xml:space="preserve">Projekt i budowa sieci elektroenergetycznych </w:t>
      </w:r>
      <w:proofErr w:type="spellStart"/>
      <w:r w:rsidR="002C07F6" w:rsidRPr="002C07F6">
        <w:rPr>
          <w:b/>
          <w:bCs/>
          <w:sz w:val="20"/>
        </w:rPr>
        <w:t>nN</w:t>
      </w:r>
      <w:proofErr w:type="spellEnd"/>
      <w:r w:rsidR="002C07F6" w:rsidRPr="002C07F6">
        <w:rPr>
          <w:b/>
          <w:bCs/>
          <w:sz w:val="20"/>
        </w:rPr>
        <w:t xml:space="preserve"> do zasilania obiektów na terenie PGE Dystrybucja S.A. Rejonu energetycznego Łomża Oddział Białystok - 3 części (PNO)”.</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C97CF4E" w14:textId="4BF0F080" w:rsidR="00796610" w:rsidRDefault="00007B08" w:rsidP="00F62DB7">
      <w:pPr>
        <w:spacing w:before="100" w:beforeAutospacing="1" w:after="100" w:afterAutospacing="1"/>
        <w:ind w:left="426"/>
        <w:jc w:val="both"/>
        <w:rPr>
          <w:rFonts w:cstheme="minorHAnsi"/>
          <w:b/>
          <w:szCs w:val="18"/>
        </w:rPr>
      </w:pPr>
      <w:r>
        <w:rPr>
          <w:rFonts w:cstheme="minorHAnsi"/>
          <w:b/>
          <w:szCs w:val="18"/>
        </w:rPr>
        <w:t xml:space="preserve">Część nr 1: </w:t>
      </w:r>
      <w:r w:rsidR="002C07F6" w:rsidRPr="002C07F6">
        <w:rPr>
          <w:rFonts w:cstheme="minorHAnsi"/>
          <w:sz w:val="20"/>
        </w:rPr>
        <w:t xml:space="preserve">Projekt i budowa przyłącza </w:t>
      </w:r>
      <w:proofErr w:type="spellStart"/>
      <w:r w:rsidR="002C07F6" w:rsidRPr="002C07F6">
        <w:rPr>
          <w:rFonts w:cstheme="minorHAnsi"/>
          <w:sz w:val="20"/>
        </w:rPr>
        <w:t>nN</w:t>
      </w:r>
      <w:proofErr w:type="spellEnd"/>
      <w:r w:rsidR="002C07F6" w:rsidRPr="002C07F6">
        <w:rPr>
          <w:rFonts w:cstheme="minorHAnsi"/>
          <w:sz w:val="20"/>
        </w:rPr>
        <w:t xml:space="preserve"> 4x120mm2 o dł. Ok. 600m wraz z ZK2+TL i ZK3+TL w m. Zbójna dz. nr 917/16, 1015/18</w:t>
      </w:r>
      <w:r w:rsidR="007001A5" w:rsidRPr="007001A5">
        <w:rPr>
          <w:rFonts w:cstheme="minorHAnsi"/>
          <w:sz w:val="20"/>
        </w:rPr>
        <w:t>;</w:t>
      </w:r>
    </w:p>
    <w:p w14:paraId="4B69A74D" w14:textId="77777777"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78AB99C0"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08EACD1D"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3661FE" w14:textId="77777777" w:rsidR="00A70D27" w:rsidRPr="0056648C" w:rsidRDefault="00A70D27" w:rsidP="00AB3314">
            <w:pPr>
              <w:pStyle w:val="Bezodstpw"/>
              <w:jc w:val="center"/>
              <w:rPr>
                <w:b/>
                <w:sz w:val="18"/>
              </w:rPr>
            </w:pPr>
            <w:r>
              <w:rPr>
                <w:b/>
                <w:sz w:val="18"/>
              </w:rPr>
              <w:lastRenderedPageBreak/>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5A483B"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7991DC0B"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B37F50"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2820DD" w14:textId="77777777" w:rsidR="00A70D27" w:rsidRPr="0056648C" w:rsidRDefault="00A70D27" w:rsidP="00AB3314">
            <w:pPr>
              <w:pStyle w:val="Bezodstpw"/>
              <w:jc w:val="center"/>
              <w:rPr>
                <w:b/>
                <w:sz w:val="18"/>
              </w:rPr>
            </w:pPr>
            <w:r w:rsidRPr="0056648C">
              <w:rPr>
                <w:b/>
                <w:sz w:val="18"/>
              </w:rPr>
              <w:t>Podatek VAT</w:t>
            </w:r>
          </w:p>
          <w:p w14:paraId="7E81A169"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1A4543"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60DFE897" w14:textId="77777777" w:rsidR="00A70D27" w:rsidRPr="0056648C" w:rsidRDefault="00A70D27" w:rsidP="00AB3314">
            <w:pPr>
              <w:pStyle w:val="Bezodstpw"/>
              <w:jc w:val="center"/>
              <w:rPr>
                <w:b/>
                <w:sz w:val="18"/>
              </w:rPr>
            </w:pPr>
            <w:r w:rsidRPr="0056648C">
              <w:rPr>
                <w:b/>
                <w:sz w:val="18"/>
              </w:rPr>
              <w:t>[zł]</w:t>
            </w:r>
          </w:p>
        </w:tc>
      </w:tr>
      <w:tr w:rsidR="00A70D27" w:rsidRPr="0056648C" w14:paraId="1BAF011A"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2CB865C"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4EE536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603A54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4E7D04F"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C2F3FCA" w14:textId="77777777" w:rsidR="00A70D27" w:rsidRPr="0056648C" w:rsidRDefault="00A70D27" w:rsidP="00AB3314">
            <w:pPr>
              <w:spacing w:before="100" w:beforeAutospacing="1" w:after="100" w:afterAutospacing="1"/>
              <w:rPr>
                <w:rFonts w:cstheme="minorHAnsi"/>
                <w:b/>
              </w:rPr>
            </w:pPr>
          </w:p>
        </w:tc>
      </w:tr>
      <w:tr w:rsidR="00A70D27" w:rsidRPr="0056648C" w14:paraId="6F1E4D9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23C9F852"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16482C45"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D71BAB"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7C4D6FB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41C2F42E" w14:textId="77777777" w:rsidR="00A70D27" w:rsidRPr="0056648C" w:rsidRDefault="00A70D27" w:rsidP="00AB3314">
            <w:pPr>
              <w:spacing w:before="100" w:beforeAutospacing="1" w:after="100" w:afterAutospacing="1"/>
              <w:rPr>
                <w:rFonts w:cstheme="minorHAnsi"/>
                <w:b/>
              </w:rPr>
            </w:pPr>
          </w:p>
        </w:tc>
      </w:tr>
      <w:tr w:rsidR="00A70D27" w:rsidRPr="0056648C" w14:paraId="36FFCB86"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2B11A"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2EA1355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79885764"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7E8DA32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AB89A2F" w14:textId="77777777" w:rsidR="00A70D27" w:rsidRPr="0056648C" w:rsidRDefault="00A70D27" w:rsidP="00AB3314">
            <w:pPr>
              <w:spacing w:before="100" w:beforeAutospacing="1" w:after="100" w:afterAutospacing="1"/>
              <w:rPr>
                <w:rFonts w:cstheme="minorHAnsi"/>
                <w:b/>
              </w:rPr>
            </w:pPr>
          </w:p>
        </w:tc>
      </w:tr>
    </w:tbl>
    <w:p w14:paraId="0E2FB457" w14:textId="77777777" w:rsidR="00A70D27" w:rsidRDefault="00A70D27" w:rsidP="00A70D27">
      <w:pPr>
        <w:pStyle w:val="Bezodstpw"/>
      </w:pPr>
    </w:p>
    <w:p w14:paraId="57262D38" w14:textId="77777777" w:rsidR="00A70D27" w:rsidRPr="00D4541C" w:rsidRDefault="00A70D27" w:rsidP="00A70D27">
      <w:pPr>
        <w:pStyle w:val="Bezodstpw"/>
        <w:rPr>
          <w:b/>
        </w:rPr>
      </w:pPr>
      <w:r w:rsidRPr="00D4541C">
        <w:rPr>
          <w:b/>
        </w:rPr>
        <w:t>UWAGA!</w:t>
      </w:r>
    </w:p>
    <w:p w14:paraId="6EA19F59"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5925C05" w14:textId="011E0401" w:rsidR="00007B08" w:rsidRDefault="00007B08" w:rsidP="00796610">
      <w:pPr>
        <w:pStyle w:val="Akapitzlist"/>
        <w:spacing w:after="100" w:afterAutospacing="1"/>
        <w:ind w:left="426"/>
        <w:rPr>
          <w:rFonts w:cstheme="minorHAnsi"/>
          <w:szCs w:val="18"/>
        </w:rPr>
      </w:pPr>
    </w:p>
    <w:p w14:paraId="0E5EAEA8" w14:textId="77777777" w:rsidR="00A70D27" w:rsidRDefault="00A70D27" w:rsidP="00796610">
      <w:pPr>
        <w:pStyle w:val="Akapitzlist"/>
        <w:spacing w:after="100" w:afterAutospacing="1"/>
        <w:ind w:left="426"/>
        <w:rPr>
          <w:rFonts w:cstheme="minorHAnsi"/>
          <w:szCs w:val="18"/>
        </w:rPr>
      </w:pPr>
    </w:p>
    <w:p w14:paraId="3A5E7EA2" w14:textId="6493A6C2" w:rsidR="00A70D27" w:rsidRDefault="00A70D27" w:rsidP="00A70D27">
      <w:pPr>
        <w:jc w:val="both"/>
        <w:rPr>
          <w:rFonts w:cstheme="minorHAnsi"/>
        </w:rPr>
      </w:pPr>
      <w:r>
        <w:rPr>
          <w:rFonts w:cstheme="minorHAnsi"/>
          <w:b/>
          <w:szCs w:val="18"/>
        </w:rPr>
        <w:t xml:space="preserve">Część nr 2: </w:t>
      </w:r>
      <w:r w:rsidR="002C07F6" w:rsidRPr="002C07F6">
        <w:rPr>
          <w:rFonts w:cstheme="minorHAnsi"/>
        </w:rPr>
        <w:t xml:space="preserve">Projekt i budowa przyłącza </w:t>
      </w:r>
      <w:proofErr w:type="spellStart"/>
      <w:r w:rsidR="002C07F6" w:rsidRPr="002C07F6">
        <w:rPr>
          <w:rFonts w:cstheme="minorHAnsi"/>
        </w:rPr>
        <w:t>nN</w:t>
      </w:r>
      <w:proofErr w:type="spellEnd"/>
      <w:r w:rsidR="002C07F6" w:rsidRPr="002C07F6">
        <w:rPr>
          <w:rFonts w:cstheme="minorHAnsi"/>
        </w:rPr>
        <w:t xml:space="preserve"> 4x120mm2 o dł. Ok. 430m wraz z ZK2 + TL w m . Dębniki dz. nr 425</w:t>
      </w:r>
      <w:r w:rsidR="00144B16" w:rsidRPr="00144B16">
        <w:rPr>
          <w:rFonts w:cstheme="minorHAnsi"/>
        </w:rPr>
        <w:t>.</w:t>
      </w:r>
    </w:p>
    <w:p w14:paraId="1147743E" w14:textId="77777777" w:rsidR="00A70D27" w:rsidRPr="00A70D27" w:rsidRDefault="00A70D27" w:rsidP="00A70D27">
      <w:pPr>
        <w:jc w:val="both"/>
        <w:rPr>
          <w:rFonts w:cstheme="minorHAnsi"/>
        </w:rPr>
      </w:pPr>
    </w:p>
    <w:p w14:paraId="562CEDA8" w14:textId="77777777" w:rsidR="00A70D27" w:rsidRDefault="00A70D27" w:rsidP="00A70D27">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14A639F3" w14:textId="77777777" w:rsidR="00A70D27" w:rsidRPr="00796610" w:rsidRDefault="00A70D27" w:rsidP="00A70D27">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809D2AE" w14:textId="77777777" w:rsidR="00A70D27" w:rsidRDefault="00A70D27" w:rsidP="00A70D27">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BE427EA" w14:textId="77777777" w:rsidR="00A70D27" w:rsidRDefault="00A70D27" w:rsidP="00A70D27">
      <w:pPr>
        <w:pStyle w:val="Akapitzlist"/>
        <w:spacing w:after="100" w:afterAutospacing="1"/>
        <w:ind w:left="426"/>
        <w:rPr>
          <w:rFonts w:cstheme="minorHAnsi"/>
          <w:szCs w:val="18"/>
        </w:rPr>
      </w:pPr>
    </w:p>
    <w:p w14:paraId="3ADC1985" w14:textId="77777777" w:rsidR="00A70D27" w:rsidRDefault="00A70D27" w:rsidP="00A70D27">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A70D27" w:rsidRPr="0056648C" w14:paraId="1CFF4B22"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CBD12B" w14:textId="77777777" w:rsidR="00A70D27" w:rsidRPr="0056648C" w:rsidRDefault="00A70D27"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242DE6" w14:textId="77777777" w:rsidR="00A70D27" w:rsidRPr="0056648C" w:rsidRDefault="00A70D27" w:rsidP="00AB3314">
            <w:pPr>
              <w:pStyle w:val="Bezodstpw"/>
              <w:jc w:val="center"/>
              <w:rPr>
                <w:b/>
                <w:sz w:val="18"/>
              </w:rPr>
            </w:pPr>
            <w:r>
              <w:rPr>
                <w:b/>
                <w:sz w:val="18"/>
              </w:rPr>
              <w:t>Cena</w:t>
            </w:r>
            <w:r w:rsidRPr="0056648C">
              <w:rPr>
                <w:b/>
                <w:sz w:val="18"/>
              </w:rPr>
              <w:t xml:space="preserve"> netto</w:t>
            </w:r>
          </w:p>
          <w:p w14:paraId="3D018AC6"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5ACEF" w14:textId="77777777" w:rsidR="00A70D27" w:rsidRPr="0056648C" w:rsidRDefault="00A70D27"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385951" w14:textId="77777777" w:rsidR="00A70D27" w:rsidRPr="0056648C" w:rsidRDefault="00A70D27" w:rsidP="00AB3314">
            <w:pPr>
              <w:pStyle w:val="Bezodstpw"/>
              <w:jc w:val="center"/>
              <w:rPr>
                <w:b/>
                <w:sz w:val="18"/>
              </w:rPr>
            </w:pPr>
            <w:r w:rsidRPr="0056648C">
              <w:rPr>
                <w:b/>
                <w:sz w:val="18"/>
              </w:rPr>
              <w:t>Podatek VAT</w:t>
            </w:r>
          </w:p>
          <w:p w14:paraId="11C74215" w14:textId="77777777" w:rsidR="00A70D27" w:rsidRPr="0056648C" w:rsidRDefault="00A70D27"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EE850" w14:textId="77777777" w:rsidR="00A70D27" w:rsidRPr="0056648C" w:rsidRDefault="00A70D27" w:rsidP="00AB3314">
            <w:pPr>
              <w:pStyle w:val="Bezodstpw"/>
              <w:jc w:val="center"/>
              <w:rPr>
                <w:b/>
                <w:sz w:val="18"/>
              </w:rPr>
            </w:pPr>
            <w:r w:rsidRPr="0056648C">
              <w:rPr>
                <w:b/>
                <w:sz w:val="18"/>
              </w:rPr>
              <w:t>Cena</w:t>
            </w:r>
            <w:r>
              <w:rPr>
                <w:b/>
                <w:sz w:val="18"/>
              </w:rPr>
              <w:t xml:space="preserve"> brutto</w:t>
            </w:r>
          </w:p>
          <w:p w14:paraId="1C62FFE2" w14:textId="77777777" w:rsidR="00A70D27" w:rsidRPr="0056648C" w:rsidRDefault="00A70D27" w:rsidP="00AB3314">
            <w:pPr>
              <w:pStyle w:val="Bezodstpw"/>
              <w:jc w:val="center"/>
              <w:rPr>
                <w:b/>
                <w:sz w:val="18"/>
              </w:rPr>
            </w:pPr>
            <w:r w:rsidRPr="0056648C">
              <w:rPr>
                <w:b/>
                <w:sz w:val="18"/>
              </w:rPr>
              <w:t>[zł]</w:t>
            </w:r>
          </w:p>
        </w:tc>
      </w:tr>
      <w:tr w:rsidR="00A70D27" w:rsidRPr="0056648C" w14:paraId="53C15931"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8F21C84"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4B3C9A2B"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EF32F85"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2730199"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110FCDD" w14:textId="77777777" w:rsidR="00A70D27" w:rsidRPr="0056648C" w:rsidRDefault="00A70D27" w:rsidP="00AB3314">
            <w:pPr>
              <w:spacing w:before="100" w:beforeAutospacing="1" w:after="100" w:afterAutospacing="1"/>
              <w:rPr>
                <w:rFonts w:cstheme="minorHAnsi"/>
                <w:b/>
              </w:rPr>
            </w:pPr>
          </w:p>
        </w:tc>
      </w:tr>
      <w:tr w:rsidR="00A70D27" w:rsidRPr="0056648C" w14:paraId="0EE5F30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8792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5B085EF2"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B2F4879"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0FFC2CA4"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8494B98" w14:textId="77777777" w:rsidR="00A70D27" w:rsidRPr="0056648C" w:rsidRDefault="00A70D27" w:rsidP="00AB3314">
            <w:pPr>
              <w:spacing w:before="100" w:beforeAutospacing="1" w:after="100" w:afterAutospacing="1"/>
              <w:rPr>
                <w:rFonts w:cstheme="minorHAnsi"/>
                <w:b/>
              </w:rPr>
            </w:pPr>
          </w:p>
        </w:tc>
      </w:tr>
      <w:tr w:rsidR="00A70D27" w:rsidRPr="0056648C" w14:paraId="659F00C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8B067" w14:textId="77777777" w:rsidR="00A70D27" w:rsidRPr="0056648C" w:rsidRDefault="00A70D27"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08431F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A7E9731" w14:textId="77777777" w:rsidR="00A70D27" w:rsidRPr="0056648C" w:rsidRDefault="00A70D27"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57B1C4D" w14:textId="77777777" w:rsidR="00A70D27" w:rsidRPr="0056648C" w:rsidRDefault="00A70D27"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EF98639" w14:textId="77777777" w:rsidR="00A70D27" w:rsidRPr="0056648C" w:rsidRDefault="00A70D27" w:rsidP="00AB3314">
            <w:pPr>
              <w:spacing w:before="100" w:beforeAutospacing="1" w:after="100" w:afterAutospacing="1"/>
              <w:rPr>
                <w:rFonts w:cstheme="minorHAnsi"/>
                <w:b/>
              </w:rPr>
            </w:pPr>
          </w:p>
        </w:tc>
      </w:tr>
    </w:tbl>
    <w:p w14:paraId="1FEE152F" w14:textId="77777777" w:rsidR="00A70D27" w:rsidRDefault="00A70D27" w:rsidP="00A70D27">
      <w:pPr>
        <w:pStyle w:val="Bezodstpw"/>
      </w:pPr>
    </w:p>
    <w:p w14:paraId="0BAF70B6" w14:textId="77777777" w:rsidR="00A70D27" w:rsidRPr="00D4541C" w:rsidRDefault="00A70D27" w:rsidP="00A70D27">
      <w:pPr>
        <w:pStyle w:val="Bezodstpw"/>
        <w:rPr>
          <w:b/>
        </w:rPr>
      </w:pPr>
      <w:r w:rsidRPr="00D4541C">
        <w:rPr>
          <w:b/>
        </w:rPr>
        <w:t>UWAGA!</w:t>
      </w:r>
    </w:p>
    <w:p w14:paraId="6483B847" w14:textId="77777777" w:rsidR="00A70D27" w:rsidRDefault="00A70D27" w:rsidP="00A70D27">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1615003D" w14:textId="77777777" w:rsidR="00A70D27" w:rsidRDefault="00A70D27" w:rsidP="00796610">
      <w:pPr>
        <w:pStyle w:val="Akapitzlist"/>
        <w:spacing w:after="100" w:afterAutospacing="1"/>
        <w:ind w:left="426"/>
        <w:rPr>
          <w:rFonts w:cstheme="minorHAnsi"/>
          <w:szCs w:val="18"/>
        </w:rPr>
      </w:pPr>
    </w:p>
    <w:p w14:paraId="0B948AB0" w14:textId="77777777" w:rsidR="00A70D27" w:rsidRDefault="00A70D27" w:rsidP="00796610">
      <w:pPr>
        <w:pStyle w:val="Akapitzlist"/>
        <w:spacing w:after="100" w:afterAutospacing="1"/>
        <w:ind w:left="426"/>
        <w:rPr>
          <w:rFonts w:cstheme="minorHAnsi"/>
          <w:szCs w:val="18"/>
        </w:rPr>
      </w:pPr>
    </w:p>
    <w:p w14:paraId="0B005C57" w14:textId="248D42EC" w:rsidR="00150B08" w:rsidRDefault="00150B08" w:rsidP="00150B08">
      <w:pPr>
        <w:jc w:val="both"/>
        <w:rPr>
          <w:rFonts w:cstheme="minorHAnsi"/>
        </w:rPr>
      </w:pPr>
      <w:r>
        <w:rPr>
          <w:rFonts w:cstheme="minorHAnsi"/>
          <w:b/>
          <w:szCs w:val="18"/>
        </w:rPr>
        <w:t xml:space="preserve">Część nr 3: </w:t>
      </w:r>
      <w:r w:rsidR="002C07F6" w:rsidRPr="002C07F6">
        <w:rPr>
          <w:rFonts w:cstheme="minorHAnsi"/>
          <w:sz w:val="20"/>
        </w:rPr>
        <w:t xml:space="preserve">Projekt i budowa przyłącza </w:t>
      </w:r>
      <w:proofErr w:type="spellStart"/>
      <w:r w:rsidR="002C07F6" w:rsidRPr="002C07F6">
        <w:rPr>
          <w:rFonts w:cstheme="minorHAnsi"/>
          <w:sz w:val="20"/>
        </w:rPr>
        <w:t>nN</w:t>
      </w:r>
      <w:proofErr w:type="spellEnd"/>
      <w:r w:rsidR="002C07F6" w:rsidRPr="002C07F6">
        <w:rPr>
          <w:rFonts w:cstheme="minorHAnsi"/>
          <w:sz w:val="20"/>
        </w:rPr>
        <w:t xml:space="preserve"> 4x70mm2 o dł. Ok. 800m wraz z ZK2 + TL w m . Dębniki dz. nr 543</w:t>
      </w:r>
      <w:r w:rsidR="00144B16" w:rsidRPr="00144B16">
        <w:rPr>
          <w:rFonts w:cstheme="minorHAnsi"/>
          <w:sz w:val="20"/>
        </w:rPr>
        <w:t>.</w:t>
      </w:r>
    </w:p>
    <w:p w14:paraId="27E326AF" w14:textId="77777777" w:rsidR="00150B08" w:rsidRPr="00A70D27" w:rsidRDefault="00150B08" w:rsidP="00150B08">
      <w:pPr>
        <w:jc w:val="both"/>
        <w:rPr>
          <w:rFonts w:cstheme="minorHAnsi"/>
        </w:rPr>
      </w:pPr>
    </w:p>
    <w:p w14:paraId="504FE070" w14:textId="77777777" w:rsidR="00150B08" w:rsidRDefault="00150B08" w:rsidP="00150B08">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236212DD" w14:textId="77777777" w:rsidR="00150B08" w:rsidRPr="00796610" w:rsidRDefault="00150B08" w:rsidP="00150B08">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047A6A87" w14:textId="77777777" w:rsidR="00150B08" w:rsidRDefault="00150B08" w:rsidP="00150B08">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556008" w14:textId="77777777" w:rsidR="00150B08" w:rsidRDefault="00150B08" w:rsidP="00150B08">
      <w:pPr>
        <w:pStyle w:val="Akapitzlist"/>
        <w:spacing w:after="100" w:afterAutospacing="1"/>
        <w:ind w:left="426"/>
        <w:rPr>
          <w:rFonts w:cstheme="minorHAnsi"/>
          <w:szCs w:val="18"/>
        </w:rPr>
      </w:pPr>
    </w:p>
    <w:p w14:paraId="51520C70" w14:textId="77777777" w:rsidR="00150B08" w:rsidRDefault="00150B08" w:rsidP="00150B08">
      <w:pPr>
        <w:spacing w:before="100" w:beforeAutospacing="1" w:after="100" w:afterAutospacing="1"/>
        <w:rPr>
          <w:rFonts w:ascii="Calibri" w:hAnsi="Calibri" w:cs="Calibri"/>
          <w:sz w:val="20"/>
        </w:rPr>
      </w:pPr>
      <w:r w:rsidRPr="00F16D30">
        <w:rPr>
          <w:rFonts w:ascii="Calibri" w:hAnsi="Calibri" w:cs="Calibri"/>
          <w:sz w:val="20"/>
        </w:rPr>
        <w:lastRenderedPageBreak/>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150B08" w:rsidRPr="0056648C" w14:paraId="1795E1C7"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B4165A" w14:textId="77777777" w:rsidR="00150B08" w:rsidRPr="0056648C" w:rsidRDefault="00150B08" w:rsidP="00AB3314">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A6997" w14:textId="77777777" w:rsidR="00150B08" w:rsidRPr="0056648C" w:rsidRDefault="00150B08" w:rsidP="00AB3314">
            <w:pPr>
              <w:pStyle w:val="Bezodstpw"/>
              <w:jc w:val="center"/>
              <w:rPr>
                <w:b/>
                <w:sz w:val="18"/>
              </w:rPr>
            </w:pPr>
            <w:r>
              <w:rPr>
                <w:b/>
                <w:sz w:val="18"/>
              </w:rPr>
              <w:t>Cena</w:t>
            </w:r>
            <w:r w:rsidRPr="0056648C">
              <w:rPr>
                <w:b/>
                <w:sz w:val="18"/>
              </w:rPr>
              <w:t xml:space="preserve"> netto</w:t>
            </w:r>
          </w:p>
          <w:p w14:paraId="76419919"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9B4CB7" w14:textId="77777777" w:rsidR="00150B08" w:rsidRPr="0056648C" w:rsidRDefault="00150B08" w:rsidP="00AB3314">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AF367" w14:textId="77777777" w:rsidR="00150B08" w:rsidRPr="0056648C" w:rsidRDefault="00150B08" w:rsidP="00AB3314">
            <w:pPr>
              <w:pStyle w:val="Bezodstpw"/>
              <w:jc w:val="center"/>
              <w:rPr>
                <w:b/>
                <w:sz w:val="18"/>
              </w:rPr>
            </w:pPr>
            <w:r w:rsidRPr="0056648C">
              <w:rPr>
                <w:b/>
                <w:sz w:val="18"/>
              </w:rPr>
              <w:t>Podatek VAT</w:t>
            </w:r>
          </w:p>
          <w:p w14:paraId="3FB897FA" w14:textId="77777777" w:rsidR="00150B08" w:rsidRPr="0056648C" w:rsidRDefault="00150B08" w:rsidP="00AB3314">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B1854" w14:textId="77777777" w:rsidR="00150B08" w:rsidRPr="0056648C" w:rsidRDefault="00150B08" w:rsidP="00AB3314">
            <w:pPr>
              <w:pStyle w:val="Bezodstpw"/>
              <w:jc w:val="center"/>
              <w:rPr>
                <w:b/>
                <w:sz w:val="18"/>
              </w:rPr>
            </w:pPr>
            <w:r w:rsidRPr="0056648C">
              <w:rPr>
                <w:b/>
                <w:sz w:val="18"/>
              </w:rPr>
              <w:t>Cena</w:t>
            </w:r>
            <w:r>
              <w:rPr>
                <w:b/>
                <w:sz w:val="18"/>
              </w:rPr>
              <w:t xml:space="preserve"> brutto</w:t>
            </w:r>
          </w:p>
          <w:p w14:paraId="69D1256E" w14:textId="77777777" w:rsidR="00150B08" w:rsidRPr="0056648C" w:rsidRDefault="00150B08" w:rsidP="00AB3314">
            <w:pPr>
              <w:pStyle w:val="Bezodstpw"/>
              <w:jc w:val="center"/>
              <w:rPr>
                <w:b/>
                <w:sz w:val="18"/>
              </w:rPr>
            </w:pPr>
            <w:r w:rsidRPr="0056648C">
              <w:rPr>
                <w:b/>
                <w:sz w:val="18"/>
              </w:rPr>
              <w:t>[zł]</w:t>
            </w:r>
          </w:p>
        </w:tc>
      </w:tr>
      <w:tr w:rsidR="00150B08" w:rsidRPr="0056648C" w14:paraId="67F58A25"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6C034996"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552AE57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9B20EAC"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6EE9D3C5"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B6E0D00" w14:textId="77777777" w:rsidR="00150B08" w:rsidRPr="0056648C" w:rsidRDefault="00150B08" w:rsidP="00AB3314">
            <w:pPr>
              <w:spacing w:before="100" w:beforeAutospacing="1" w:after="100" w:afterAutospacing="1"/>
              <w:rPr>
                <w:rFonts w:cstheme="minorHAnsi"/>
                <w:b/>
              </w:rPr>
            </w:pPr>
          </w:p>
        </w:tc>
      </w:tr>
      <w:tr w:rsidR="00150B08" w:rsidRPr="0056648C" w14:paraId="3268FD53" w14:textId="77777777" w:rsidTr="00AB3314">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1C1A2C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0C8E975E"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5551BA47"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B641A6C"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A5678E7" w14:textId="77777777" w:rsidR="00150B08" w:rsidRPr="0056648C" w:rsidRDefault="00150B08" w:rsidP="00AB3314">
            <w:pPr>
              <w:spacing w:before="100" w:beforeAutospacing="1" w:after="100" w:afterAutospacing="1"/>
              <w:rPr>
                <w:rFonts w:cstheme="minorHAnsi"/>
                <w:b/>
              </w:rPr>
            </w:pPr>
          </w:p>
        </w:tc>
      </w:tr>
      <w:tr w:rsidR="00150B08" w:rsidRPr="0056648C" w14:paraId="15F67A59" w14:textId="77777777" w:rsidTr="00AB3314">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CB36F7" w14:textId="77777777" w:rsidR="00150B08" w:rsidRPr="0056648C" w:rsidRDefault="00150B08" w:rsidP="00AB3314">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F086518"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501B0882" w14:textId="77777777" w:rsidR="00150B08" w:rsidRPr="0056648C" w:rsidRDefault="00150B08" w:rsidP="00AB3314">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82250CF" w14:textId="77777777" w:rsidR="00150B08" w:rsidRPr="0056648C" w:rsidRDefault="00150B08" w:rsidP="00AB3314">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1782F4CF" w14:textId="77777777" w:rsidR="00150B08" w:rsidRPr="0056648C" w:rsidRDefault="00150B08" w:rsidP="00AB3314">
            <w:pPr>
              <w:spacing w:before="100" w:beforeAutospacing="1" w:after="100" w:afterAutospacing="1"/>
              <w:rPr>
                <w:rFonts w:cstheme="minorHAnsi"/>
                <w:b/>
              </w:rPr>
            </w:pPr>
          </w:p>
        </w:tc>
      </w:tr>
    </w:tbl>
    <w:p w14:paraId="2BC0774F" w14:textId="77777777" w:rsidR="00150B08" w:rsidRDefault="00150B08" w:rsidP="00150B08">
      <w:pPr>
        <w:pStyle w:val="Bezodstpw"/>
      </w:pPr>
    </w:p>
    <w:p w14:paraId="11ADD669" w14:textId="77777777" w:rsidR="00150B08" w:rsidRPr="00D4541C" w:rsidRDefault="00150B08" w:rsidP="00150B08">
      <w:pPr>
        <w:pStyle w:val="Bezodstpw"/>
        <w:rPr>
          <w:b/>
        </w:rPr>
      </w:pPr>
      <w:r w:rsidRPr="00D4541C">
        <w:rPr>
          <w:b/>
        </w:rPr>
        <w:t>UWAGA!</w:t>
      </w:r>
    </w:p>
    <w:p w14:paraId="55074346" w14:textId="77777777" w:rsidR="00150B08" w:rsidRDefault="00150B08" w:rsidP="00150B08">
      <w:pPr>
        <w:pStyle w:val="Bezodstpw"/>
      </w:pPr>
      <w:r w:rsidRPr="00D4541C">
        <w:rPr>
          <w:sz w:val="20"/>
        </w:rPr>
        <w:t xml:space="preserve">Cena dokumentacji nie może przekraczać </w:t>
      </w:r>
      <w:r>
        <w:rPr>
          <w:sz w:val="20"/>
        </w:rPr>
        <w:t>20</w:t>
      </w:r>
      <w:r w:rsidRPr="00D4541C">
        <w:rPr>
          <w:sz w:val="20"/>
        </w:rPr>
        <w:t xml:space="preserve"> % ceny ofertowej</w:t>
      </w:r>
      <w:r w:rsidRPr="00D4541C">
        <w:t>.</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2C07F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C07F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lastRenderedPageBreak/>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37637B31" w14:textId="01DB8311" w:rsidR="007C4FE6" w:rsidRPr="00144B16" w:rsidRDefault="00B67D39" w:rsidP="00144B16">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6C12354"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144B16">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0086B0B"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144B16">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8BCDB78"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7A59064" w:rsidR="00B67D39" w:rsidRPr="00B67D39" w:rsidRDefault="00476DFC" w:rsidP="00CF1059">
      <w:pPr>
        <w:pStyle w:val="Akapitzlist"/>
        <w:spacing w:before="120" w:after="120" w:line="240" w:lineRule="exact"/>
        <w:ind w:left="1418" w:hanging="2"/>
        <w:jc w:val="both"/>
        <w:rPr>
          <w:rFonts w:cstheme="minorHAnsi"/>
          <w:szCs w:val="18"/>
          <w:lang w:eastAsia="pl-PL"/>
        </w:rPr>
      </w:pPr>
      <w:r w:rsidRPr="00C013CC">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lastRenderedPageBreak/>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BA22" w14:textId="77777777" w:rsidR="00FD36F1" w:rsidRDefault="00FD36F1" w:rsidP="00582CE9">
      <w:pPr>
        <w:spacing w:after="0"/>
      </w:pPr>
      <w:r>
        <w:separator/>
      </w:r>
    </w:p>
  </w:endnote>
  <w:endnote w:type="continuationSeparator" w:id="0">
    <w:p w14:paraId="6B081946" w14:textId="77777777" w:rsidR="00FD36F1" w:rsidRDefault="00FD36F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9B9E" w14:textId="77777777" w:rsidR="00FD36F1" w:rsidRDefault="00FD36F1" w:rsidP="00582CE9">
      <w:pPr>
        <w:spacing w:after="0"/>
      </w:pPr>
      <w:r>
        <w:separator/>
      </w:r>
    </w:p>
  </w:footnote>
  <w:footnote w:type="continuationSeparator" w:id="0">
    <w:p w14:paraId="45B2147C" w14:textId="77777777" w:rsidR="00FD36F1" w:rsidRDefault="00FD36F1"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14277E9A" w14:textId="77777777" w:rsidR="002C07F6" w:rsidRPr="006E100D" w:rsidRDefault="002C07F6" w:rsidP="002C07F6">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A308D32" w14:textId="77777777" w:rsidR="002C07F6" w:rsidRDefault="002C07F6" w:rsidP="002C07F6">
          <w:pPr>
            <w:suppressAutoHyphens/>
            <w:ind w:right="187"/>
            <w:rPr>
              <w:rFonts w:asciiTheme="majorHAnsi" w:hAnsiTheme="majorHAnsi"/>
              <w:color w:val="000000" w:themeColor="text1"/>
              <w:sz w:val="14"/>
              <w:szCs w:val="18"/>
            </w:rPr>
          </w:pPr>
          <w:r w:rsidRPr="00631A6F">
            <w:rPr>
              <w:rFonts w:asciiTheme="majorHAnsi" w:hAnsiTheme="majorHAnsi"/>
              <w:color w:val="000000" w:themeColor="text1"/>
              <w:sz w:val="14"/>
              <w:szCs w:val="18"/>
            </w:rPr>
            <w:t xml:space="preserve">Projekt i budowa sieci elektroenergetycznych </w:t>
          </w:r>
          <w:proofErr w:type="spellStart"/>
          <w:r w:rsidRPr="00631A6F">
            <w:rPr>
              <w:rFonts w:asciiTheme="majorHAnsi" w:hAnsiTheme="majorHAnsi"/>
              <w:color w:val="000000" w:themeColor="text1"/>
              <w:sz w:val="14"/>
              <w:szCs w:val="18"/>
            </w:rPr>
            <w:t>nN</w:t>
          </w:r>
          <w:proofErr w:type="spellEnd"/>
          <w:r w:rsidRPr="00631A6F">
            <w:rPr>
              <w:rFonts w:asciiTheme="majorHAnsi" w:hAnsiTheme="majorHAnsi"/>
              <w:color w:val="000000" w:themeColor="text1"/>
              <w:sz w:val="14"/>
              <w:szCs w:val="18"/>
            </w:rPr>
            <w:t xml:space="preserve"> do zasilania obiektów na terenie PGE Dystrybucja S.A. Rejonu energetycznego Łomża Oddział Białystok - 3 części (PNO)</w:t>
          </w:r>
        </w:p>
        <w:p w14:paraId="5205B493" w14:textId="43A59A4B" w:rsidR="00347E8D" w:rsidRPr="00452A7C" w:rsidRDefault="002C07F6" w:rsidP="002C07F6">
          <w:pPr>
            <w:suppressAutoHyphens/>
            <w:ind w:right="187"/>
            <w:rPr>
              <w:rFonts w:asciiTheme="majorHAnsi" w:hAnsiTheme="majorHAnsi"/>
              <w:color w:val="000000" w:themeColor="text1"/>
              <w:sz w:val="16"/>
              <w:szCs w:val="16"/>
            </w:rPr>
          </w:pPr>
          <w:r w:rsidRPr="00B13350">
            <w:rPr>
              <w:rFonts w:asciiTheme="majorHAnsi" w:hAnsiTheme="majorHAnsi"/>
              <w:color w:val="000000" w:themeColor="text1"/>
              <w:sz w:val="14"/>
              <w:szCs w:val="18"/>
            </w:rPr>
            <w:t>POST/DYS/OB/GZ/</w:t>
          </w:r>
          <w:r>
            <w:rPr>
              <w:rFonts w:asciiTheme="majorHAnsi" w:hAnsiTheme="majorHAnsi"/>
              <w:color w:val="000000" w:themeColor="text1"/>
              <w:sz w:val="14"/>
              <w:szCs w:val="18"/>
            </w:rPr>
            <w:t>01288</w:t>
          </w:r>
          <w:r w:rsidRPr="00B13350">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8"/>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7"/>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29"/>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6"/>
  </w:num>
  <w:num w:numId="26" w16cid:durableId="116334591">
    <w:abstractNumId w:val="2"/>
  </w:num>
  <w:num w:numId="27" w16cid:durableId="767889743">
    <w:abstractNumId w:val="25"/>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85FB7"/>
    <w:rsid w:val="0009045E"/>
    <w:rsid w:val="00094799"/>
    <w:rsid w:val="00094EB9"/>
    <w:rsid w:val="00096510"/>
    <w:rsid w:val="000974B1"/>
    <w:rsid w:val="000B0DBD"/>
    <w:rsid w:val="000B2F90"/>
    <w:rsid w:val="000C47A9"/>
    <w:rsid w:val="000C679C"/>
    <w:rsid w:val="000D42BE"/>
    <w:rsid w:val="000D5886"/>
    <w:rsid w:val="000E1564"/>
    <w:rsid w:val="00101B30"/>
    <w:rsid w:val="00101BCF"/>
    <w:rsid w:val="001112C2"/>
    <w:rsid w:val="00124536"/>
    <w:rsid w:val="00125A7F"/>
    <w:rsid w:val="00126CEA"/>
    <w:rsid w:val="00132B64"/>
    <w:rsid w:val="00136B64"/>
    <w:rsid w:val="0014036E"/>
    <w:rsid w:val="00144B16"/>
    <w:rsid w:val="00145125"/>
    <w:rsid w:val="001454F1"/>
    <w:rsid w:val="0014785F"/>
    <w:rsid w:val="00150B08"/>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06D2B"/>
    <w:rsid w:val="00213715"/>
    <w:rsid w:val="00224257"/>
    <w:rsid w:val="0024291C"/>
    <w:rsid w:val="00257F22"/>
    <w:rsid w:val="0026199F"/>
    <w:rsid w:val="00264A06"/>
    <w:rsid w:val="00265B9D"/>
    <w:rsid w:val="00270752"/>
    <w:rsid w:val="002743D5"/>
    <w:rsid w:val="002768AC"/>
    <w:rsid w:val="002A3129"/>
    <w:rsid w:val="002A48F7"/>
    <w:rsid w:val="002B5C62"/>
    <w:rsid w:val="002B6157"/>
    <w:rsid w:val="002C07F6"/>
    <w:rsid w:val="002C470F"/>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C07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2EE6"/>
    <w:rsid w:val="00473D75"/>
    <w:rsid w:val="00476DFC"/>
    <w:rsid w:val="0047759A"/>
    <w:rsid w:val="00477B59"/>
    <w:rsid w:val="004925D9"/>
    <w:rsid w:val="00492AEE"/>
    <w:rsid w:val="00496273"/>
    <w:rsid w:val="004A723C"/>
    <w:rsid w:val="004B2748"/>
    <w:rsid w:val="004B29F9"/>
    <w:rsid w:val="004C2303"/>
    <w:rsid w:val="004C47F0"/>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0382"/>
    <w:rsid w:val="005B24A8"/>
    <w:rsid w:val="005B2B6D"/>
    <w:rsid w:val="005B3F04"/>
    <w:rsid w:val="005B6DC6"/>
    <w:rsid w:val="005C6812"/>
    <w:rsid w:val="005D118B"/>
    <w:rsid w:val="005D2D85"/>
    <w:rsid w:val="005D3ACC"/>
    <w:rsid w:val="005D74EB"/>
    <w:rsid w:val="005E4AA3"/>
    <w:rsid w:val="005E79E5"/>
    <w:rsid w:val="00623B01"/>
    <w:rsid w:val="00625BB0"/>
    <w:rsid w:val="006261BB"/>
    <w:rsid w:val="0065322E"/>
    <w:rsid w:val="00655DA8"/>
    <w:rsid w:val="00660237"/>
    <w:rsid w:val="00670CE4"/>
    <w:rsid w:val="0067116D"/>
    <w:rsid w:val="006713B9"/>
    <w:rsid w:val="0067197B"/>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F3B57"/>
    <w:rsid w:val="006F3D78"/>
    <w:rsid w:val="006F5F72"/>
    <w:rsid w:val="007001A5"/>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2A81"/>
    <w:rsid w:val="007844EB"/>
    <w:rsid w:val="00784DC3"/>
    <w:rsid w:val="00787D9C"/>
    <w:rsid w:val="00791F54"/>
    <w:rsid w:val="00794EFB"/>
    <w:rsid w:val="00796610"/>
    <w:rsid w:val="007A1B94"/>
    <w:rsid w:val="007B094C"/>
    <w:rsid w:val="007B0FF0"/>
    <w:rsid w:val="007B50D8"/>
    <w:rsid w:val="007C4FE6"/>
    <w:rsid w:val="007C6687"/>
    <w:rsid w:val="007C67FA"/>
    <w:rsid w:val="007D0675"/>
    <w:rsid w:val="007D1209"/>
    <w:rsid w:val="007D735D"/>
    <w:rsid w:val="007E487F"/>
    <w:rsid w:val="007F5EA8"/>
    <w:rsid w:val="00804D95"/>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599"/>
    <w:rsid w:val="00893A95"/>
    <w:rsid w:val="008A7413"/>
    <w:rsid w:val="008B4F85"/>
    <w:rsid w:val="008B6316"/>
    <w:rsid w:val="008C619A"/>
    <w:rsid w:val="008C74CA"/>
    <w:rsid w:val="008C75AB"/>
    <w:rsid w:val="008D52FB"/>
    <w:rsid w:val="008D6A33"/>
    <w:rsid w:val="008D6FD3"/>
    <w:rsid w:val="008E11A0"/>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C79F3"/>
    <w:rsid w:val="009D1815"/>
    <w:rsid w:val="009D58D0"/>
    <w:rsid w:val="009D5A1B"/>
    <w:rsid w:val="009D7472"/>
    <w:rsid w:val="009E0A88"/>
    <w:rsid w:val="009E2CB5"/>
    <w:rsid w:val="009E5B5E"/>
    <w:rsid w:val="009F0A41"/>
    <w:rsid w:val="00A02C84"/>
    <w:rsid w:val="00A148D6"/>
    <w:rsid w:val="00A21DAA"/>
    <w:rsid w:val="00A370AB"/>
    <w:rsid w:val="00A43299"/>
    <w:rsid w:val="00A467CA"/>
    <w:rsid w:val="00A57E04"/>
    <w:rsid w:val="00A6049B"/>
    <w:rsid w:val="00A62B4C"/>
    <w:rsid w:val="00A70D27"/>
    <w:rsid w:val="00A730B9"/>
    <w:rsid w:val="00A7626A"/>
    <w:rsid w:val="00A809BD"/>
    <w:rsid w:val="00A81CFB"/>
    <w:rsid w:val="00A85D6F"/>
    <w:rsid w:val="00AA134E"/>
    <w:rsid w:val="00AA24A6"/>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7759"/>
    <w:rsid w:val="00B62B32"/>
    <w:rsid w:val="00B67333"/>
    <w:rsid w:val="00B67D39"/>
    <w:rsid w:val="00B67FA9"/>
    <w:rsid w:val="00B74FE1"/>
    <w:rsid w:val="00B76CD7"/>
    <w:rsid w:val="00B801D6"/>
    <w:rsid w:val="00B83A96"/>
    <w:rsid w:val="00B83F8A"/>
    <w:rsid w:val="00B9198E"/>
    <w:rsid w:val="00BA0FF4"/>
    <w:rsid w:val="00BA5673"/>
    <w:rsid w:val="00BB0255"/>
    <w:rsid w:val="00BB180C"/>
    <w:rsid w:val="00BB2376"/>
    <w:rsid w:val="00BC3599"/>
    <w:rsid w:val="00BD1D08"/>
    <w:rsid w:val="00BE0AE4"/>
    <w:rsid w:val="00BE38BB"/>
    <w:rsid w:val="00C003C6"/>
    <w:rsid w:val="00C10B09"/>
    <w:rsid w:val="00C12714"/>
    <w:rsid w:val="00C16936"/>
    <w:rsid w:val="00C20678"/>
    <w:rsid w:val="00C224EE"/>
    <w:rsid w:val="00C23F3E"/>
    <w:rsid w:val="00C26BC0"/>
    <w:rsid w:val="00C272AD"/>
    <w:rsid w:val="00C27B9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A6F"/>
    <w:rsid w:val="00CD2022"/>
    <w:rsid w:val="00CE2F55"/>
    <w:rsid w:val="00CF1059"/>
    <w:rsid w:val="00D03C12"/>
    <w:rsid w:val="00D10930"/>
    <w:rsid w:val="00D1247E"/>
    <w:rsid w:val="00D21BCE"/>
    <w:rsid w:val="00D516C1"/>
    <w:rsid w:val="00D6344F"/>
    <w:rsid w:val="00D80E4A"/>
    <w:rsid w:val="00D864EB"/>
    <w:rsid w:val="00D95814"/>
    <w:rsid w:val="00D9793B"/>
    <w:rsid w:val="00DA64DB"/>
    <w:rsid w:val="00DB1E5E"/>
    <w:rsid w:val="00DB3B99"/>
    <w:rsid w:val="00DB4140"/>
    <w:rsid w:val="00DC76F0"/>
    <w:rsid w:val="00DC7E48"/>
    <w:rsid w:val="00DD06C0"/>
    <w:rsid w:val="00DD6BC2"/>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95513"/>
    <w:rsid w:val="00FA0F6A"/>
    <w:rsid w:val="00FB0646"/>
    <w:rsid w:val="00FB61C7"/>
    <w:rsid w:val="00FC7BB0"/>
    <w:rsid w:val="00FD22AB"/>
    <w:rsid w:val="00FD2808"/>
    <w:rsid w:val="00FD3338"/>
    <w:rsid w:val="00FD36F1"/>
    <w:rsid w:val="00FE13ED"/>
    <w:rsid w:val="00FE2FDB"/>
    <w:rsid w:val="00FE38EF"/>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1288 - Załącznik nr 3.docx</dmsv2BaseFileName>
    <dmsv2BaseDisplayName xmlns="http://schemas.microsoft.com/sharepoint/v3">1288 - Załącznik nr 3</dmsv2BaseDisplayName>
    <dmsv2SWPP2ObjectNumber xmlns="http://schemas.microsoft.com/sharepoint/v3">POST/DYS/OB/GZ/01288/2026                         </dmsv2SWPP2ObjectNumber>
    <dmsv2SWPP2SumMD5 xmlns="http://schemas.microsoft.com/sharepoint/v3">aee131fbfa43a2daded1a6c41b20f282</dmsv2SWPP2SumMD5>
    <dmsv2BaseMoved xmlns="http://schemas.microsoft.com/sharepoint/v3">false</dmsv2BaseMoved>
    <dmsv2BaseIsSensitive xmlns="http://schemas.microsoft.com/sharepoint/v3">true</dmsv2BaseIsSensitive>
    <dmsv2SWPP2IDSWPP2 xmlns="http://schemas.microsoft.com/sharepoint/v3">713249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24940098</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00000001000700000000000a00000006</dmsv2SWPP2ObjectDepartment>
    <dmsv2SWPP2ObjectName xmlns="http://schemas.microsoft.com/sharepoint/v3">Postępowanie</dmsv2SWPP2ObjectName>
    <_dlc_DocId xmlns="a19cb1c7-c5c7-46d4-85ae-d83685407bba">FJ3FSM7XJ42E-819859022-12416</_dlc_DocId>
    <_dlc_DocIdUrl xmlns="a19cb1c7-c5c7-46d4-85ae-d83685407bba">
      <Url>https://swpp2.dms.gkpge.pl/sites/43/_layouts/15/DocIdRedir.aspx?ID=FJ3FSM7XJ42E-819859022-12416</Url>
      <Description>FJ3FSM7XJ42E-819859022-12416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FBCFC7-C6DD-4F10-B3CE-9091EF5772B1}"/>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5.xml><?xml version="1.0" encoding="utf-8"?>
<ds:datastoreItem xmlns:ds="http://schemas.openxmlformats.org/officeDocument/2006/customXml" ds:itemID="{9EC5F920-D0F7-43F6-B2AC-149C6B17D93B}"/>
</file>

<file path=docProps/app.xml><?xml version="1.0" encoding="utf-8"?>
<Properties xmlns="http://schemas.openxmlformats.org/officeDocument/2006/extended-properties" xmlns:vt="http://schemas.openxmlformats.org/officeDocument/2006/docPropsVTypes">
  <Template>PGE word swz test</Template>
  <TotalTime>8</TotalTime>
  <Pages>5</Pages>
  <Words>1399</Words>
  <Characters>8397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9</cp:revision>
  <cp:lastPrinted>2024-07-15T11:21:00Z</cp:lastPrinted>
  <dcterms:created xsi:type="dcterms:W3CDTF">2025-12-15T06:52:00Z</dcterms:created>
  <dcterms:modified xsi:type="dcterms:W3CDTF">2026-04-11T12:12:00Z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9cfaa5fb-35ef-4b7e-b779-5e28f1726176</vt:lpwstr>
  </property>
</Properties>
</file>